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0CB35" w14:textId="77777777" w:rsidR="00302722" w:rsidRDefault="00302722" w:rsidP="003027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BADDEKYN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fl.1412)</w:t>
      </w:r>
    </w:p>
    <w:p w14:paraId="0E80A37F" w14:textId="77777777" w:rsidR="00302722" w:rsidRDefault="00302722" w:rsidP="003027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0D008C" w14:textId="77777777" w:rsidR="00302722" w:rsidRDefault="00302722" w:rsidP="003027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DAEAA8" w14:textId="77777777" w:rsidR="00302722" w:rsidRDefault="00302722" w:rsidP="003027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May1412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Bulmer, Essex, into lands</w:t>
      </w:r>
    </w:p>
    <w:p w14:paraId="5A68E2CE" w14:textId="77777777" w:rsidR="00302722" w:rsidRDefault="00302722" w:rsidP="003027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John Butler, Earl of Ormond(q.v.).</w:t>
      </w:r>
    </w:p>
    <w:p w14:paraId="04D1E663" w14:textId="77777777" w:rsidR="00302722" w:rsidRDefault="00302722" w:rsidP="003027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19-33)</w:t>
      </w:r>
    </w:p>
    <w:p w14:paraId="03800683" w14:textId="77777777" w:rsidR="00302722" w:rsidRDefault="00302722" w:rsidP="003027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8678F3" w14:textId="77777777" w:rsidR="00302722" w:rsidRDefault="00302722" w:rsidP="003027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DAE64E" w14:textId="77777777" w:rsidR="00302722" w:rsidRPr="00D02966" w:rsidRDefault="00302722" w:rsidP="003027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p w14:paraId="77998718" w14:textId="2EC22AFC" w:rsidR="00BA00AB" w:rsidRPr="0030272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027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E5114" w14:textId="77777777" w:rsidR="00302722" w:rsidRDefault="00302722" w:rsidP="009139A6">
      <w:r>
        <w:separator/>
      </w:r>
    </w:p>
  </w:endnote>
  <w:endnote w:type="continuationSeparator" w:id="0">
    <w:p w14:paraId="1F018BA1" w14:textId="77777777" w:rsidR="00302722" w:rsidRDefault="003027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638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4E45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E48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E0A1BF" w14:textId="77777777" w:rsidR="00302722" w:rsidRDefault="00302722" w:rsidP="009139A6">
      <w:r>
        <w:separator/>
      </w:r>
    </w:p>
  </w:footnote>
  <w:footnote w:type="continuationSeparator" w:id="0">
    <w:p w14:paraId="195A3E16" w14:textId="77777777" w:rsidR="00302722" w:rsidRDefault="003027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64D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60E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4E7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722"/>
    <w:rsid w:val="000666E0"/>
    <w:rsid w:val="002510B7"/>
    <w:rsid w:val="00302722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DFE93"/>
  <w15:chartTrackingRefBased/>
  <w15:docId w15:val="{96745E28-D05C-422F-B9D8-FFB80E523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2021-03-17T11:16:00Z</dcterms:created>
  <dcterms:modified xsi:type="dcterms:W3CDTF">2021-03-17T11:16:00Z</dcterms:modified>
</cp:coreProperties>
</file>